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D0A0" w14:textId="77777777" w:rsidR="00AA5082" w:rsidRDefault="00AA5082" w:rsidP="00AA50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41F96B9B" w14:textId="77777777" w:rsidR="00AA5082" w:rsidRDefault="00AA5082" w:rsidP="00AA50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All Saints’ Church, </w:t>
      </w:r>
      <w:proofErr w:type="spellStart"/>
      <w:r>
        <w:rPr>
          <w:rFonts w:cs="Times New Roman"/>
          <w:szCs w:val="24"/>
        </w:rPr>
        <w:t>Scratby</w:t>
      </w:r>
      <w:proofErr w:type="spellEnd"/>
      <w:r>
        <w:rPr>
          <w:rFonts w:cs="Times New Roman"/>
          <w:szCs w:val="24"/>
        </w:rPr>
        <w:t>, Norfolk.</w:t>
      </w:r>
    </w:p>
    <w:p w14:paraId="18A1FF37" w14:textId="77777777" w:rsidR="00AA5082" w:rsidRDefault="00AA5082" w:rsidP="00AA5082">
      <w:pPr>
        <w:pStyle w:val="NoSpacing"/>
        <w:rPr>
          <w:rFonts w:cs="Times New Roman"/>
          <w:szCs w:val="24"/>
        </w:rPr>
      </w:pPr>
    </w:p>
    <w:p w14:paraId="19C895A8" w14:textId="77777777" w:rsidR="00AA5082" w:rsidRDefault="00AA5082" w:rsidP="00AA5082">
      <w:pPr>
        <w:pStyle w:val="NoSpacing"/>
        <w:rPr>
          <w:rFonts w:cs="Times New Roman"/>
          <w:szCs w:val="24"/>
        </w:rPr>
      </w:pPr>
    </w:p>
    <w:p w14:paraId="3F221C1B" w14:textId="77777777" w:rsidR="00AA5082" w:rsidRDefault="00AA5082" w:rsidP="00AA50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He became Vicar.</w:t>
      </w:r>
    </w:p>
    <w:p w14:paraId="1A9D1BFE" w14:textId="77777777" w:rsidR="00AA5082" w:rsidRDefault="00AA5082" w:rsidP="00AA5082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246-9)</w:t>
      </w:r>
    </w:p>
    <w:p w14:paraId="18478D22" w14:textId="77777777" w:rsidR="00AA5082" w:rsidRDefault="00AA5082" w:rsidP="00AA5082">
      <w:pPr>
        <w:pStyle w:val="NoSpacing"/>
        <w:rPr>
          <w:rFonts w:cs="Times New Roman"/>
          <w:szCs w:val="24"/>
        </w:rPr>
      </w:pPr>
    </w:p>
    <w:p w14:paraId="0BFE0B20" w14:textId="77777777" w:rsidR="00AA5082" w:rsidRDefault="00AA5082" w:rsidP="00AA5082">
      <w:pPr>
        <w:pStyle w:val="NoSpacing"/>
        <w:rPr>
          <w:rFonts w:cs="Times New Roman"/>
          <w:szCs w:val="24"/>
        </w:rPr>
      </w:pPr>
    </w:p>
    <w:p w14:paraId="2BFD7FD3" w14:textId="77777777" w:rsidR="00AA5082" w:rsidRDefault="00AA5082" w:rsidP="00AA50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March 2024</w:t>
      </w:r>
    </w:p>
    <w:p w14:paraId="441539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A5F5" w14:textId="77777777" w:rsidR="00AA5082" w:rsidRDefault="00AA5082" w:rsidP="009139A6">
      <w:r>
        <w:separator/>
      </w:r>
    </w:p>
  </w:endnote>
  <w:endnote w:type="continuationSeparator" w:id="0">
    <w:p w14:paraId="0CDED106" w14:textId="77777777" w:rsidR="00AA5082" w:rsidRDefault="00AA50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7A2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DC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175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9FBCA" w14:textId="77777777" w:rsidR="00AA5082" w:rsidRDefault="00AA5082" w:rsidP="009139A6">
      <w:r>
        <w:separator/>
      </w:r>
    </w:p>
  </w:footnote>
  <w:footnote w:type="continuationSeparator" w:id="0">
    <w:p w14:paraId="21C949A9" w14:textId="77777777" w:rsidR="00AA5082" w:rsidRDefault="00AA50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21E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5F2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BD8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08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508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2A9EA"/>
  <w15:chartTrackingRefBased/>
  <w15:docId w15:val="{93A46CE9-1601-44F7-A8E1-81229920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2024-03-21T12:00:00Z</dcterms:created>
  <dcterms:modified xsi:type="dcterms:W3CDTF">2024-03-21T12:00:00Z</dcterms:modified>
</cp:coreProperties>
</file>